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1AA3D" w14:textId="2BF052AC" w:rsidR="00531967" w:rsidRDefault="00531967" w:rsidP="00531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BADDEWORTHY</w:t>
      </w:r>
      <w:r w:rsidR="008953F7">
        <w:rPr>
          <w:rFonts w:ascii="Times New Roman" w:hAnsi="Times New Roman" w:cs="Times New Roman"/>
          <w:sz w:val="24"/>
          <w:szCs w:val="24"/>
          <w:u w:val="single"/>
        </w:rPr>
        <w:t xml:space="preserve"> (BADEWORTHY)</w:t>
      </w:r>
      <w:r>
        <w:rPr>
          <w:rFonts w:ascii="Times New Roman" w:hAnsi="Times New Roman" w:cs="Times New Roman"/>
          <w:sz w:val="24"/>
          <w:szCs w:val="24"/>
        </w:rPr>
        <w:t xml:space="preserve">       (fl.1440)</w:t>
      </w:r>
    </w:p>
    <w:p w14:paraId="25DCC3E6" w14:textId="77777777" w:rsidR="00531967" w:rsidRDefault="00531967" w:rsidP="00531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540AF3" w14:textId="3DA04E27" w:rsidR="00531967" w:rsidRDefault="00531967" w:rsidP="00531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C8C828" w14:textId="77777777" w:rsidR="008953F7" w:rsidRDefault="008953F7" w:rsidP="008953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Oct.1437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lands of</w:t>
      </w:r>
    </w:p>
    <w:p w14:paraId="0BB35AFC" w14:textId="77777777" w:rsidR="008953F7" w:rsidRDefault="008953F7" w:rsidP="008953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Philip Cary in Devon. 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9E2F473" w14:textId="1E6847DF" w:rsidR="008953F7" w:rsidRDefault="008953F7" w:rsidP="008953F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25-101)</w:t>
      </w:r>
    </w:p>
    <w:p w14:paraId="3034CF31" w14:textId="77777777" w:rsidR="00531967" w:rsidRDefault="00531967" w:rsidP="00531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Exeter into lands of </w:t>
      </w:r>
    </w:p>
    <w:p w14:paraId="74FD4624" w14:textId="77777777" w:rsidR="00531967" w:rsidRDefault="00531967" w:rsidP="00531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late Simon Ralegh(q.v.).</w:t>
      </w:r>
    </w:p>
    <w:p w14:paraId="3378CDE3" w14:textId="77777777" w:rsidR="00531967" w:rsidRDefault="00531967" w:rsidP="00531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25-433)</w:t>
      </w:r>
    </w:p>
    <w:p w14:paraId="3C7F4C37" w14:textId="77777777" w:rsidR="00531967" w:rsidRDefault="00531967" w:rsidP="00531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9BB025" w14:textId="77777777" w:rsidR="00531967" w:rsidRDefault="00531967" w:rsidP="005319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C1774C" w14:textId="2199FA6C" w:rsidR="00531967" w:rsidRDefault="00531967" w:rsidP="00531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2021</w:t>
      </w:r>
    </w:p>
    <w:p w14:paraId="2B28D4DB" w14:textId="3E46B7F0" w:rsidR="008953F7" w:rsidRPr="00A458D1" w:rsidRDefault="008953F7" w:rsidP="005319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2021</w:t>
      </w:r>
    </w:p>
    <w:p w14:paraId="366F9F37" w14:textId="360A8231" w:rsidR="00BA00AB" w:rsidRPr="0053196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319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94EC" w14:textId="77777777" w:rsidR="002A5A23" w:rsidRDefault="002A5A23" w:rsidP="009139A6">
      <w:r>
        <w:separator/>
      </w:r>
    </w:p>
  </w:endnote>
  <w:endnote w:type="continuationSeparator" w:id="0">
    <w:p w14:paraId="50B4981C" w14:textId="77777777" w:rsidR="002A5A23" w:rsidRDefault="002A5A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A84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D8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DC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9B7C6" w14:textId="77777777" w:rsidR="002A5A23" w:rsidRDefault="002A5A23" w:rsidP="009139A6">
      <w:r>
        <w:separator/>
      </w:r>
    </w:p>
  </w:footnote>
  <w:footnote w:type="continuationSeparator" w:id="0">
    <w:p w14:paraId="5B000029" w14:textId="77777777" w:rsidR="002A5A23" w:rsidRDefault="002A5A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DC5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977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C34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967"/>
    <w:rsid w:val="000666E0"/>
    <w:rsid w:val="002510B7"/>
    <w:rsid w:val="002A5A23"/>
    <w:rsid w:val="00531967"/>
    <w:rsid w:val="005C130B"/>
    <w:rsid w:val="00826F5C"/>
    <w:rsid w:val="008953F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DC5E5"/>
  <w15:chartTrackingRefBased/>
  <w15:docId w15:val="{AE060DD4-8AA0-4216-9523-294DC464F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2021-10-13T19:31:00Z</dcterms:created>
  <dcterms:modified xsi:type="dcterms:W3CDTF">2021-11-29T09:24:00Z</dcterms:modified>
</cp:coreProperties>
</file>